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2E8038DA" w:rsidR="00BD359E" w:rsidRPr="00846B76" w:rsidRDefault="004856BD" w:rsidP="00A35B7E">
            <w:r>
              <w:t xml:space="preserve">Sonterra </w:t>
            </w:r>
            <w:r w:rsidR="00CA4F60">
              <w:t>Water Well #</w:t>
            </w:r>
            <w:r w:rsidR="00224D33">
              <w:t>4 and #5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3580407F" w:rsidR="00BD359E" w:rsidRPr="00846B76" w:rsidRDefault="00224D33" w:rsidP="00A35B7E">
            <w:r>
              <w:t>813 Cr 313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6EF011FE" w:rsidR="001F09CE" w:rsidRPr="00846B76" w:rsidRDefault="00512EBE" w:rsidP="001F09CE">
            <w:r>
              <w:t>Jarrell, TX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66AC5060" w:rsidR="00BD359E" w:rsidRPr="00846B76" w:rsidRDefault="00512EBE" w:rsidP="00A35B7E">
            <w:r>
              <w:t xml:space="preserve">Water </w:t>
            </w:r>
            <w:r w:rsidR="00CA4F60">
              <w:t>Well Site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7B3946B0" w:rsidR="00E35860" w:rsidRDefault="00512EBE" w:rsidP="00A35B7E">
            <w:r>
              <w:t>Bartlett Elec CO-OP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3E7E304A" w:rsidR="00E35860" w:rsidRDefault="00224D33" w:rsidP="00A35B7E">
            <w:r>
              <w:t>39233029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>Primary Emergency Contact 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>Alt. Emergency Contact 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457BD4F8" w:rsidR="00BD359E" w:rsidRPr="00E204FF" w:rsidRDefault="00512EBE" w:rsidP="00A35B7E">
            <w:pPr>
              <w:pStyle w:val="Heading1"/>
              <w:outlineLvl w:val="0"/>
            </w:pPr>
            <w:r>
              <w:t xml:space="preserve">Water </w:t>
            </w:r>
            <w:r w:rsidR="006C6DBA">
              <w:t>well #</w:t>
            </w:r>
            <w:r w:rsidR="00224D33">
              <w:t xml:space="preserve">4 and #5 </w:t>
            </w:r>
            <w:r w:rsidR="004856BD">
              <w:t>with no back up generation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1D278FC6" w:rsidR="000172E5" w:rsidRDefault="00A35B7E" w:rsidP="00E204FF">
      <w:pPr>
        <w:pStyle w:val="NoSpacing"/>
      </w:pPr>
      <w:r>
        <w:br w:type="textWrapping" w:clear="all"/>
      </w:r>
    </w:p>
    <w:p w14:paraId="2A51B035" w14:textId="7F112C05" w:rsidR="001F09CE" w:rsidRDefault="001F09CE" w:rsidP="00E204FF">
      <w:pPr>
        <w:pStyle w:val="NoSpacing"/>
      </w:pPr>
    </w:p>
    <w:p w14:paraId="5C558D1F" w14:textId="4D105CEF" w:rsidR="001F09CE" w:rsidRPr="0006568A" w:rsidRDefault="008079CC" w:rsidP="00E204FF">
      <w:pPr>
        <w:pStyle w:val="NoSpacing"/>
      </w:pPr>
      <w:r w:rsidRPr="008079CC">
        <w:drawing>
          <wp:inline distT="0" distB="0" distL="0" distR="0" wp14:anchorId="07CA1B63" wp14:editId="6F896148">
            <wp:extent cx="2829320" cy="2810267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281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9749C7" w14:textId="77777777" w:rsidR="000D7C9F" w:rsidRDefault="000D7C9F" w:rsidP="000172E5">
      <w:pPr>
        <w:spacing w:after="0" w:line="240" w:lineRule="auto"/>
      </w:pPr>
      <w:r>
        <w:separator/>
      </w:r>
    </w:p>
  </w:endnote>
  <w:endnote w:type="continuationSeparator" w:id="0">
    <w:p w14:paraId="53B16619" w14:textId="77777777" w:rsidR="000D7C9F" w:rsidRDefault="000D7C9F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3C3CEBB-6058-4579-8B87-CC1ECF186B67}"/>
    <w:embedBold r:id="rId2" w:fontKey="{7D78B481-D6EE-4A95-81C6-FD1E0315F76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22DC8AF8-883B-4ECA-BE5D-F0D0F3D617DC}"/>
    <w:embedBold r:id="rId4" w:fontKey="{34293556-9210-4D93-96FF-1DF1C855880D}"/>
    <w:embedItalic r:id="rId5" w:fontKey="{60CE9402-E48A-4A43-8B96-FCC43D8A245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3F4F07AB-3A27-4B97-AAFA-26F1D7D0C5C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A4B9F1" w14:textId="77777777" w:rsidR="000D7C9F" w:rsidRDefault="000D7C9F" w:rsidP="000172E5">
      <w:pPr>
        <w:spacing w:after="0" w:line="240" w:lineRule="auto"/>
      </w:pPr>
      <w:r>
        <w:separator/>
      </w:r>
    </w:p>
  </w:footnote>
  <w:footnote w:type="continuationSeparator" w:id="0">
    <w:p w14:paraId="5D5FBFA7" w14:textId="77777777" w:rsidR="000D7C9F" w:rsidRDefault="000D7C9F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4D2F7EB6" w:rsidR="00B337A2" w:rsidRPr="00E204FF" w:rsidRDefault="00A35B7E" w:rsidP="00E204FF">
          <w:pPr>
            <w:pStyle w:val="Header"/>
          </w:pPr>
          <w:r>
            <w:t>District Cri</w:t>
          </w:r>
          <w:r w:rsidR="00D75E4D">
            <w:t>t</w:t>
          </w:r>
          <w:r>
            <w:t xml:space="preserve">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3D64"/>
    <w:rsid w:val="0006568A"/>
    <w:rsid w:val="00076F0F"/>
    <w:rsid w:val="00084253"/>
    <w:rsid w:val="000D1F49"/>
    <w:rsid w:val="000D7C9F"/>
    <w:rsid w:val="001036CE"/>
    <w:rsid w:val="001727CA"/>
    <w:rsid w:val="001B663D"/>
    <w:rsid w:val="001C6D27"/>
    <w:rsid w:val="001D1C33"/>
    <w:rsid w:val="001F09CE"/>
    <w:rsid w:val="002164B2"/>
    <w:rsid w:val="00224D33"/>
    <w:rsid w:val="002C56E6"/>
    <w:rsid w:val="00311D4F"/>
    <w:rsid w:val="00342139"/>
    <w:rsid w:val="00344849"/>
    <w:rsid w:val="00361E11"/>
    <w:rsid w:val="00362FB1"/>
    <w:rsid w:val="003F0847"/>
    <w:rsid w:val="0040090B"/>
    <w:rsid w:val="0046302A"/>
    <w:rsid w:val="0047342C"/>
    <w:rsid w:val="004856BD"/>
    <w:rsid w:val="00487D2D"/>
    <w:rsid w:val="004D5D62"/>
    <w:rsid w:val="005112D0"/>
    <w:rsid w:val="00512EBE"/>
    <w:rsid w:val="00577E06"/>
    <w:rsid w:val="00583334"/>
    <w:rsid w:val="005A3BF7"/>
    <w:rsid w:val="005D5060"/>
    <w:rsid w:val="005F2035"/>
    <w:rsid w:val="005F7990"/>
    <w:rsid w:val="006145D8"/>
    <w:rsid w:val="00615005"/>
    <w:rsid w:val="0063739C"/>
    <w:rsid w:val="006C6DBA"/>
    <w:rsid w:val="007147D7"/>
    <w:rsid w:val="00745184"/>
    <w:rsid w:val="00770F25"/>
    <w:rsid w:val="00773FDE"/>
    <w:rsid w:val="007A1FF2"/>
    <w:rsid w:val="007A35A8"/>
    <w:rsid w:val="007B0A85"/>
    <w:rsid w:val="007C6A52"/>
    <w:rsid w:val="008079CC"/>
    <w:rsid w:val="0082043E"/>
    <w:rsid w:val="00846B76"/>
    <w:rsid w:val="0088580B"/>
    <w:rsid w:val="008E203A"/>
    <w:rsid w:val="0091229C"/>
    <w:rsid w:val="00924C49"/>
    <w:rsid w:val="00940E73"/>
    <w:rsid w:val="009435C6"/>
    <w:rsid w:val="009556E6"/>
    <w:rsid w:val="0098597D"/>
    <w:rsid w:val="009E65DC"/>
    <w:rsid w:val="009F619A"/>
    <w:rsid w:val="009F6DDE"/>
    <w:rsid w:val="00A35B7E"/>
    <w:rsid w:val="00A370A8"/>
    <w:rsid w:val="00B337A2"/>
    <w:rsid w:val="00B853CB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A4F60"/>
    <w:rsid w:val="00CB4A51"/>
    <w:rsid w:val="00CD4532"/>
    <w:rsid w:val="00CD47B0"/>
    <w:rsid w:val="00CE6104"/>
    <w:rsid w:val="00CE7918"/>
    <w:rsid w:val="00D06C3D"/>
    <w:rsid w:val="00D16163"/>
    <w:rsid w:val="00D40B55"/>
    <w:rsid w:val="00D75E4D"/>
    <w:rsid w:val="00DB3FAD"/>
    <w:rsid w:val="00E204FF"/>
    <w:rsid w:val="00E35860"/>
    <w:rsid w:val="00E61C09"/>
    <w:rsid w:val="00EB3B58"/>
    <w:rsid w:val="00EC7359"/>
    <w:rsid w:val="00EE0452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66</Words>
  <Characters>377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2021-10-06T08:53:00Z</dcterms:created>
  <dcterms:modified xsi:type="dcterms:W3CDTF">2021-10-06T08:56:00Z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